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8C7E3E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8378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8C7E3E">
              <w:rPr>
                <w:rFonts w:ascii="Myriad Pro" w:hAnsi="Myriad Pro"/>
                <w:noProof/>
                <w:sz w:val="22"/>
              </w:rPr>
              <w:t>30.03.12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66E5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366E54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Stammblatte </w:t>
            </w:r>
            <w:r w:rsidR="00366E54">
              <w:rPr>
                <w:rFonts w:ascii="Myriad Pro" w:hAnsi="Myriad Pro"/>
                <w:sz w:val="22"/>
              </w:rPr>
              <w:t xml:space="preserve">für </w:t>
            </w:r>
            <w:r w:rsidR="008C7E3E">
              <w:rPr>
                <w:rFonts w:ascii="Myriad Pro" w:hAnsi="Myriad Pro"/>
                <w:sz w:val="22"/>
              </w:rPr>
              <w:t>Fr. Eri Kobayashi-</w:t>
            </w:r>
            <w:proofErr w:type="spellStart"/>
            <w:r w:rsidR="008C7E3E">
              <w:rPr>
                <w:rFonts w:ascii="Myriad Pro" w:hAnsi="Myriad Pro"/>
                <w:sz w:val="22"/>
              </w:rPr>
              <w:t>Hoeve</w:t>
            </w:r>
            <w:proofErr w:type="spellEnd"/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8378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</w:t>
      </w:r>
      <w:r w:rsidR="008C7E3E">
        <w:rPr>
          <w:rFonts w:ascii="Myriad Pro" w:hAnsi="Myriad Pro"/>
          <w:sz w:val="22"/>
        </w:rPr>
        <w:t>mich (Eri Kobayashi-</w:t>
      </w:r>
      <w:proofErr w:type="spellStart"/>
      <w:r w:rsidR="008C7E3E">
        <w:rPr>
          <w:rFonts w:ascii="Myriad Pro" w:hAnsi="Myriad Pro"/>
          <w:sz w:val="22"/>
        </w:rPr>
        <w:t>Hoeve</w:t>
      </w:r>
      <w:proofErr w:type="spellEnd"/>
      <w:r w:rsidR="008C7E3E">
        <w:rPr>
          <w:rFonts w:ascii="Myriad Pro" w:hAnsi="Myriad Pro"/>
          <w:sz w:val="22"/>
        </w:rPr>
        <w:t>)</w:t>
      </w:r>
      <w:r>
        <w:rPr>
          <w:rFonts w:ascii="Myriad Pro" w:hAnsi="Myriad Pro"/>
          <w:sz w:val="22"/>
        </w:rPr>
        <w:t xml:space="preserve">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66E54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Personalstammblatt</w:t>
      </w:r>
      <w:r w:rsidR="00366E54">
        <w:rPr>
          <w:rFonts w:ascii="Myriad Pro" w:hAnsi="Myriad Pro"/>
          <w:sz w:val="22"/>
        </w:rPr>
        <w:t xml:space="preserve"> </w:t>
      </w:r>
    </w:p>
    <w:p w:rsidR="0071257C" w:rsidRDefault="00366E54" w:rsidP="00366E54">
      <w:pPr>
        <w:pStyle w:val="Textkrper"/>
        <w:spacing w:after="0" w:line="240" w:lineRule="auto"/>
        <w:ind w:left="720"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(Änderung </w:t>
      </w:r>
      <w:r w:rsidR="008C7E3E">
        <w:rPr>
          <w:rFonts w:ascii="Myriad Pro" w:hAnsi="Myriad Pro"/>
          <w:sz w:val="22"/>
        </w:rPr>
        <w:t>meiner übertariflichen Zulage / gültig ab 21</w:t>
      </w:r>
      <w:r>
        <w:rPr>
          <w:rFonts w:ascii="Myriad Pro" w:hAnsi="Myriad Pro"/>
          <w:sz w:val="22"/>
        </w:rPr>
        <w:t>.03.2012)</w:t>
      </w:r>
    </w:p>
    <w:p w:rsidR="008C7E3E" w:rsidRDefault="008C7E3E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8C7E3E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Tariflohn bleibt in Höhe von 10,54-€ wie vorher aber nur übertarifliche Zulage ist von 21.03.2012 in Höhe von 1,96-€ gestiegen worden. 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C7E3E" w:rsidRDefault="008C7E3E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C7E3E" w:rsidRDefault="008C7E3E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57C" w:rsidRDefault="0071257C">
      <w:r>
        <w:separator/>
      </w:r>
    </w:p>
  </w:endnote>
  <w:endnote w:type="continuationSeparator" w:id="0">
    <w:p w:rsidR="0071257C" w:rsidRDefault="0071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57C" w:rsidRDefault="0071257C">
      <w:r>
        <w:separator/>
      </w:r>
    </w:p>
  </w:footnote>
  <w:footnote w:type="continuationSeparator" w:id="0">
    <w:p w:rsidR="0071257C" w:rsidRDefault="0071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57C" w:rsidRDefault="00E8378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837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1257C" w:rsidRPr="00C00049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D6DC7"/>
    <w:rsid w:val="00293289"/>
    <w:rsid w:val="002D75DE"/>
    <w:rsid w:val="00366E54"/>
    <w:rsid w:val="004251D6"/>
    <w:rsid w:val="00450198"/>
    <w:rsid w:val="00512759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C7E3E"/>
    <w:rsid w:val="008F5610"/>
    <w:rsid w:val="00921BF1"/>
    <w:rsid w:val="00C00049"/>
    <w:rsid w:val="00C07B66"/>
    <w:rsid w:val="00C7048E"/>
    <w:rsid w:val="00CF75FA"/>
    <w:rsid w:val="00D30C6D"/>
    <w:rsid w:val="00DD2DE1"/>
    <w:rsid w:val="00E83783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1073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2012-03-30T15:44:00Z</cp:lastPrinted>
  <dcterms:created xsi:type="dcterms:W3CDTF">2012-03-30T15:45:00Z</dcterms:created>
  <dcterms:modified xsi:type="dcterms:W3CDTF">2012-03-30T15:45:00Z</dcterms:modified>
</cp:coreProperties>
</file>